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520C" w:rsidRDefault="0025520C" w:rsidP="00FD31D4">
      <w:pPr>
        <w:pStyle w:val="06Cabecera"/>
        <w:ind w:right="141"/>
        <w:jc w:val="left"/>
        <w:rPr>
          <w:lang w:val="en-US"/>
        </w:rPr>
      </w:pPr>
      <w:r w:rsidRPr="00C73A4D">
        <w:rPr>
          <w:lang w:val="en-US"/>
        </w:rPr>
        <w:t>VOCABULARY</w:t>
      </w:r>
    </w:p>
    <w:p w:rsidR="003B3087" w:rsidRDefault="003B3087" w:rsidP="003B3087">
      <w:pPr>
        <w:pStyle w:val="06Cabecera"/>
        <w:ind w:right="141"/>
        <w:jc w:val="left"/>
        <w:rPr>
          <w:lang w:val="en-US"/>
        </w:rPr>
      </w:pPr>
      <w:r>
        <w:rPr>
          <w:lang w:val="en-US"/>
        </w:rPr>
        <w:t>Meals</w:t>
      </w:r>
    </w:p>
    <w:p w:rsidR="003B3087" w:rsidRPr="00A320D7" w:rsidRDefault="003B3087" w:rsidP="003B3087">
      <w:pPr>
        <w:pStyle w:val="06Cabecera"/>
        <w:ind w:right="141"/>
        <w:jc w:val="left"/>
        <w:rPr>
          <w:rFonts w:ascii="FrutigerLTStd-Bold" w:hAnsi="FrutigerLTStd-Bold" w:cs="FrutigerLTStd-Bold"/>
          <w:b/>
          <w:bCs/>
          <w:sz w:val="19"/>
          <w:szCs w:val="19"/>
          <w:lang w:val="en-US"/>
        </w:rPr>
      </w:pPr>
      <w:r>
        <w:rPr>
          <w:lang w:val="en-US"/>
        </w:rPr>
        <w:t xml:space="preserve">1. </w:t>
      </w:r>
      <w:r w:rsidRPr="00A320D7">
        <w:rPr>
          <w:rFonts w:ascii="FrutigerLTStd-Bold" w:hAnsi="FrutigerLTStd-Bold" w:cs="FrutigerLTStd-Bold"/>
          <w:b/>
          <w:bCs/>
          <w:sz w:val="19"/>
          <w:szCs w:val="19"/>
          <w:lang w:val="en-US"/>
        </w:rPr>
        <w:t xml:space="preserve">Complete the </w:t>
      </w:r>
      <w:r>
        <w:rPr>
          <w:rFonts w:ascii="FrutigerLTStd-Bold" w:hAnsi="FrutigerLTStd-Bold" w:cs="FrutigerLTStd-Bold"/>
          <w:b/>
          <w:bCs/>
          <w:sz w:val="19"/>
          <w:szCs w:val="19"/>
          <w:lang w:val="en-US"/>
        </w:rPr>
        <w:t>sentences with the correct words</w:t>
      </w:r>
      <w:r w:rsidRPr="00A320D7">
        <w:rPr>
          <w:rFonts w:ascii="FrutigerLTStd-Bold" w:hAnsi="FrutigerLTStd-Bold" w:cs="FrutigerLTStd-Bold"/>
          <w:b/>
          <w:bCs/>
          <w:sz w:val="19"/>
          <w:szCs w:val="19"/>
          <w:lang w:val="en-US"/>
        </w:rPr>
        <w:t>.</w:t>
      </w:r>
    </w:p>
    <w:p w:rsidR="003B3087" w:rsidRDefault="003B3087" w:rsidP="003B3087">
      <w:pPr>
        <w:pStyle w:val="03Textonormal"/>
        <w:ind w:right="141"/>
        <w:jc w:val="left"/>
        <w:rPr>
          <w:lang w:val="en-US"/>
        </w:rPr>
      </w:pPr>
      <w:r w:rsidRPr="00A320D7">
        <w:rPr>
          <w:lang w:val="en-US"/>
        </w:rPr>
        <w:t xml:space="preserve">1. </w:t>
      </w:r>
      <w:r>
        <w:rPr>
          <w:lang w:val="en-US"/>
        </w:rPr>
        <w:t xml:space="preserve">People have </w:t>
      </w:r>
      <w:r w:rsidRPr="003B3087">
        <w:rPr>
          <w:b/>
          <w:lang w:val="en-US"/>
        </w:rPr>
        <w:t>breakfast / dinner</w:t>
      </w:r>
      <w:r>
        <w:rPr>
          <w:lang w:val="en-US"/>
        </w:rPr>
        <w:t xml:space="preserve"> in the morning. </w:t>
      </w:r>
    </w:p>
    <w:p w:rsidR="003B3087" w:rsidRDefault="003B3087" w:rsidP="003B3087">
      <w:pPr>
        <w:pStyle w:val="03Textonormal"/>
        <w:ind w:right="141"/>
        <w:jc w:val="left"/>
        <w:rPr>
          <w:lang w:val="en-US"/>
        </w:rPr>
      </w:pPr>
      <w:r>
        <w:rPr>
          <w:lang w:val="en-US"/>
        </w:rPr>
        <w:t xml:space="preserve">2. People have </w:t>
      </w:r>
      <w:r w:rsidRPr="003B3087">
        <w:rPr>
          <w:b/>
          <w:lang w:val="en-US"/>
        </w:rPr>
        <w:t>breakfast / dinner</w:t>
      </w:r>
      <w:r>
        <w:rPr>
          <w:lang w:val="en-US"/>
        </w:rPr>
        <w:t xml:space="preserve"> in the evening.</w:t>
      </w:r>
    </w:p>
    <w:p w:rsidR="003B3087" w:rsidRDefault="003B3087" w:rsidP="003B3087">
      <w:pPr>
        <w:pStyle w:val="03Textonormal"/>
        <w:spacing w:after="360"/>
        <w:ind w:right="142"/>
        <w:jc w:val="left"/>
        <w:rPr>
          <w:lang w:val="en-US"/>
        </w:rPr>
      </w:pPr>
      <w:r>
        <w:rPr>
          <w:lang w:val="en-US"/>
        </w:rPr>
        <w:t xml:space="preserve">3. In Spain people have </w:t>
      </w:r>
      <w:r w:rsidRPr="003B3087">
        <w:rPr>
          <w:b/>
          <w:lang w:val="en-US"/>
        </w:rPr>
        <w:t>breakfast / lunch</w:t>
      </w:r>
      <w:r>
        <w:rPr>
          <w:lang w:val="en-US"/>
        </w:rPr>
        <w:t xml:space="preserve"> around 2 o’clock.</w:t>
      </w:r>
    </w:p>
    <w:p w:rsidR="00556CF7" w:rsidRDefault="00033A0C" w:rsidP="00FD31D4">
      <w:pPr>
        <w:pStyle w:val="06Cabecera"/>
        <w:ind w:right="141"/>
        <w:jc w:val="left"/>
        <w:rPr>
          <w:lang w:val="en-US"/>
        </w:rPr>
      </w:pPr>
      <w:r>
        <w:rPr>
          <w:lang w:val="en-US"/>
        </w:rPr>
        <w:t>The weather</w:t>
      </w:r>
    </w:p>
    <w:p w:rsidR="00033A0C" w:rsidRPr="0052169A" w:rsidRDefault="003B3087" w:rsidP="00FD31D4">
      <w:pPr>
        <w:pStyle w:val="06Cabecera"/>
        <w:ind w:right="141"/>
        <w:jc w:val="left"/>
        <w:rPr>
          <w:rFonts w:ascii="FrutigerLTStd-Bold" w:hAnsi="FrutigerLTStd-Bold" w:cs="FrutigerLTStd-Bold"/>
          <w:b/>
          <w:bCs/>
          <w:sz w:val="19"/>
          <w:szCs w:val="19"/>
          <w:lang w:val="en-US"/>
        </w:rPr>
      </w:pPr>
      <w:r>
        <w:rPr>
          <w:lang w:val="en-US"/>
        </w:rPr>
        <w:t>2</w:t>
      </w:r>
      <w:r w:rsidR="00033A0C">
        <w:rPr>
          <w:lang w:val="en-US"/>
        </w:rPr>
        <w:t xml:space="preserve">. </w:t>
      </w:r>
      <w:r w:rsidR="00033A0C" w:rsidRPr="0052169A">
        <w:rPr>
          <w:rFonts w:ascii="FrutigerLTStd-Bold" w:hAnsi="FrutigerLTStd-Bold" w:cs="FrutigerLTStd-Bold"/>
          <w:b/>
          <w:bCs/>
          <w:sz w:val="19"/>
          <w:szCs w:val="19"/>
          <w:lang w:val="en-US"/>
        </w:rPr>
        <w:t>Complete the words.</w:t>
      </w:r>
    </w:p>
    <w:tbl>
      <w:tblPr>
        <w:tblStyle w:val="Tablaconcuadrcula"/>
        <w:tblW w:w="0" w:type="auto"/>
        <w:tblInd w:w="392" w:type="dxa"/>
        <w:tblLook w:val="04A0"/>
      </w:tblPr>
      <w:tblGrid>
        <w:gridCol w:w="7371"/>
      </w:tblGrid>
      <w:tr w:rsidR="00033A0C" w:rsidTr="00FD31D4">
        <w:tc>
          <w:tcPr>
            <w:tcW w:w="7371" w:type="dxa"/>
          </w:tcPr>
          <w:p w:rsidR="00033A0C" w:rsidRPr="00033A0C" w:rsidRDefault="00033A0C" w:rsidP="00FD31D4">
            <w:pPr>
              <w:pStyle w:val="03Textonormal"/>
              <w:ind w:right="141"/>
              <w:jc w:val="left"/>
              <w:rPr>
                <w:lang w:val="en-US"/>
              </w:rPr>
            </w:pPr>
            <w:r w:rsidRPr="00033A0C">
              <w:rPr>
                <w:lang w:val="en-US"/>
              </w:rPr>
              <w:t xml:space="preserve">cloudy     </w:t>
            </w:r>
            <w:r>
              <w:rPr>
                <w:lang w:val="en-US"/>
              </w:rPr>
              <w:t xml:space="preserve">cold     dry     hot     </w:t>
            </w:r>
            <w:r w:rsidRPr="00E42883">
              <w:rPr>
                <w:i/>
                <w:strike/>
                <w:lang w:val="en-US"/>
              </w:rPr>
              <w:t xml:space="preserve">rainy </w:t>
            </w:r>
            <w:r>
              <w:rPr>
                <w:lang w:val="en-US"/>
              </w:rPr>
              <w:t xml:space="preserve">    snowy     </w:t>
            </w:r>
            <w:r w:rsidR="00410FAF">
              <w:rPr>
                <w:lang w:val="en-US"/>
              </w:rPr>
              <w:t xml:space="preserve">stormy     sunny     warm     </w:t>
            </w:r>
            <w:r w:rsidRPr="00033A0C">
              <w:rPr>
                <w:lang w:val="en-US"/>
              </w:rPr>
              <w:t>windy</w:t>
            </w:r>
          </w:p>
        </w:tc>
      </w:tr>
    </w:tbl>
    <w:p w:rsidR="00033A0C" w:rsidRDefault="00033A0C" w:rsidP="00FD31D4">
      <w:pPr>
        <w:pStyle w:val="06Cabecera"/>
        <w:ind w:right="141"/>
        <w:jc w:val="left"/>
        <w:rPr>
          <w:rFonts w:ascii="FrutigerLTStd-Bold" w:hAnsi="FrutigerLTStd-Bold" w:cs="FrutigerLTStd-Bold"/>
          <w:b/>
          <w:bCs/>
          <w:sz w:val="19"/>
          <w:szCs w:val="19"/>
          <w:lang w:val="en-US"/>
        </w:rPr>
      </w:pPr>
    </w:p>
    <w:tbl>
      <w:tblPr>
        <w:tblStyle w:val="Tablaconcuadrcula"/>
        <w:tblW w:w="0" w:type="auto"/>
        <w:tblInd w:w="39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3969"/>
        <w:gridCol w:w="4536"/>
      </w:tblGrid>
      <w:tr w:rsidR="0052169A" w:rsidTr="003B3087">
        <w:trPr>
          <w:trHeight w:val="1600"/>
        </w:trPr>
        <w:tc>
          <w:tcPr>
            <w:tcW w:w="3969" w:type="dxa"/>
          </w:tcPr>
          <w:p w:rsidR="0052169A" w:rsidRPr="00E42883" w:rsidRDefault="003B3087" w:rsidP="00FD31D4">
            <w:pPr>
              <w:pStyle w:val="06Cabecera"/>
              <w:ind w:right="141"/>
              <w:jc w:val="left"/>
              <w:rPr>
                <w:rFonts w:ascii="FrutigerLTStd-Bold" w:hAnsi="FrutigerLTStd-Bold" w:cs="FrutigerLTStd-Bold"/>
                <w:bCs/>
                <w:i/>
                <w:sz w:val="19"/>
                <w:szCs w:val="19"/>
                <w:u w:val="single"/>
                <w:lang w:val="en-US"/>
              </w:rPr>
            </w:pPr>
            <w:r>
              <w:rPr>
                <w:rFonts w:ascii="FrutigerLTStd-Bold" w:hAnsi="FrutigerLTStd-Bold" w:cs="FrutigerLTStd-Bold"/>
                <w:bCs/>
                <w:i/>
                <w:noProof/>
                <w:sz w:val="19"/>
                <w:szCs w:val="19"/>
                <w:lang w:eastAsia="es-ES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1188720</wp:posOffset>
                  </wp:positionH>
                  <wp:positionV relativeFrom="paragraph">
                    <wp:posOffset>133350</wp:posOffset>
                  </wp:positionV>
                  <wp:extent cx="876300" cy="800100"/>
                  <wp:effectExtent l="19050" t="0" r="0" b="0"/>
                  <wp:wrapSquare wrapText="bothSides"/>
                  <wp:docPr id="2" name="Imagen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8711" t="23893" r="60742" b="595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  <w:r w:rsidR="00E42883" w:rsidRPr="00E42883">
              <w:rPr>
                <w:rFonts w:ascii="FrutigerLTStd-Bold" w:hAnsi="FrutigerLTStd-Bold" w:cs="FrutigerLTStd-Bold"/>
                <w:bCs/>
                <w:i/>
                <w:sz w:val="19"/>
                <w:szCs w:val="19"/>
                <w:lang w:val="en-US"/>
              </w:rPr>
              <w:t>r</w:t>
            </w:r>
            <w:r w:rsidR="0052169A" w:rsidRPr="00E42883">
              <w:rPr>
                <w:rFonts w:ascii="FrutigerLTStd-Bold" w:hAnsi="FrutigerLTStd-Bold" w:cs="FrutigerLTStd-Bold"/>
                <w:bCs/>
                <w:i/>
                <w:sz w:val="19"/>
                <w:szCs w:val="19"/>
                <w:u w:val="single"/>
                <w:lang w:val="en-US"/>
              </w:rPr>
              <w:t>ainy</w:t>
            </w:r>
          </w:p>
          <w:p w:rsidR="0052169A" w:rsidRDefault="0052169A" w:rsidP="00FD31D4">
            <w:pPr>
              <w:pStyle w:val="06Cabecera"/>
              <w:ind w:right="141"/>
              <w:jc w:val="left"/>
              <w:rPr>
                <w:rFonts w:ascii="FrutigerLTStd-Bold" w:hAnsi="FrutigerLTStd-Bold" w:cs="FrutigerLTStd-Bold"/>
                <w:b/>
                <w:bCs/>
                <w:sz w:val="19"/>
                <w:szCs w:val="19"/>
                <w:lang w:val="en-US"/>
              </w:rPr>
            </w:pPr>
          </w:p>
          <w:p w:rsidR="0052169A" w:rsidRDefault="0052169A" w:rsidP="00FD31D4">
            <w:pPr>
              <w:pStyle w:val="06Cabecera"/>
              <w:ind w:right="141"/>
              <w:jc w:val="left"/>
              <w:rPr>
                <w:rFonts w:ascii="FrutigerLTStd-Bold" w:hAnsi="FrutigerLTStd-Bold" w:cs="FrutigerLTStd-Bold"/>
                <w:b/>
                <w:bCs/>
                <w:sz w:val="19"/>
                <w:szCs w:val="19"/>
                <w:lang w:val="en-US"/>
              </w:rPr>
            </w:pPr>
          </w:p>
        </w:tc>
        <w:tc>
          <w:tcPr>
            <w:tcW w:w="4536" w:type="dxa"/>
          </w:tcPr>
          <w:p w:rsidR="00E9268A" w:rsidRPr="00B13F1D" w:rsidRDefault="00E9268A" w:rsidP="00FD31D4">
            <w:pPr>
              <w:pStyle w:val="03Textonormal"/>
              <w:ind w:right="141"/>
            </w:pPr>
            <w:r w:rsidRPr="00B13F1D">
              <w:t>1. s</w:t>
            </w:r>
            <w:r w:rsidR="00B13F1D">
              <w:t>___________</w:t>
            </w:r>
          </w:p>
          <w:p w:rsidR="0052169A" w:rsidRPr="00B13F1D" w:rsidRDefault="00FD31D4" w:rsidP="00FD31D4">
            <w:pPr>
              <w:pStyle w:val="03Textonormal"/>
              <w:ind w:right="141"/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1259205</wp:posOffset>
                  </wp:positionH>
                  <wp:positionV relativeFrom="paragraph">
                    <wp:posOffset>-203200</wp:posOffset>
                  </wp:positionV>
                  <wp:extent cx="704850" cy="895350"/>
                  <wp:effectExtent l="19050" t="0" r="0" b="0"/>
                  <wp:wrapSquare wrapText="bothSides"/>
                  <wp:docPr id="8" name="Imagen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62110" t="55404" r="30859" b="299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2169A" w:rsidTr="00FD31D4">
        <w:tc>
          <w:tcPr>
            <w:tcW w:w="3969" w:type="dxa"/>
          </w:tcPr>
          <w:p w:rsidR="00E9268A" w:rsidRPr="00B13F1D" w:rsidRDefault="00FD31D4" w:rsidP="00FD31D4">
            <w:pPr>
              <w:pStyle w:val="03Textonormal"/>
              <w:ind w:right="141"/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1122045</wp:posOffset>
                  </wp:positionH>
                  <wp:positionV relativeFrom="paragraph">
                    <wp:posOffset>111125</wp:posOffset>
                  </wp:positionV>
                  <wp:extent cx="942975" cy="866775"/>
                  <wp:effectExtent l="19050" t="0" r="9525" b="0"/>
                  <wp:wrapSquare wrapText="bothSides"/>
                  <wp:docPr id="9" name="Imagen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8711" t="8789" r="61406" b="755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  <w:r w:rsidR="00E9268A" w:rsidRPr="00B13F1D">
              <w:t>2. s</w:t>
            </w:r>
            <w:r w:rsidR="00B13F1D">
              <w:t>___________</w:t>
            </w:r>
          </w:p>
          <w:p w:rsidR="0052169A" w:rsidRPr="00B13F1D" w:rsidRDefault="0052169A" w:rsidP="00FD31D4">
            <w:pPr>
              <w:pStyle w:val="03Textonormal"/>
              <w:ind w:right="141"/>
            </w:pPr>
          </w:p>
          <w:p w:rsidR="0052169A" w:rsidRPr="00B13F1D" w:rsidRDefault="0052169A" w:rsidP="00FD31D4">
            <w:pPr>
              <w:pStyle w:val="03Textonormal"/>
              <w:ind w:right="141"/>
            </w:pPr>
          </w:p>
          <w:p w:rsidR="0052169A" w:rsidRPr="00B13F1D" w:rsidRDefault="0052169A" w:rsidP="00FD31D4">
            <w:pPr>
              <w:pStyle w:val="03Textonormal"/>
              <w:ind w:right="141"/>
            </w:pPr>
          </w:p>
        </w:tc>
        <w:tc>
          <w:tcPr>
            <w:tcW w:w="4536" w:type="dxa"/>
          </w:tcPr>
          <w:p w:rsidR="00E9268A" w:rsidRPr="00B13F1D" w:rsidRDefault="00E9268A" w:rsidP="00FD31D4">
            <w:pPr>
              <w:pStyle w:val="03Textonormal"/>
              <w:ind w:right="141"/>
            </w:pPr>
            <w:r w:rsidRPr="00B13F1D">
              <w:t>3. c</w:t>
            </w:r>
            <w:r w:rsidR="00B13F1D">
              <w:t>___________</w:t>
            </w:r>
          </w:p>
          <w:p w:rsidR="0052169A" w:rsidRPr="00B13F1D" w:rsidRDefault="0052169A" w:rsidP="00FD31D4">
            <w:pPr>
              <w:pStyle w:val="03Textonormal"/>
              <w:ind w:right="141"/>
            </w:pPr>
          </w:p>
          <w:p w:rsidR="0052169A" w:rsidRPr="00B13F1D" w:rsidRDefault="0052169A" w:rsidP="00FD31D4">
            <w:pPr>
              <w:pStyle w:val="03Textonormal"/>
              <w:ind w:right="141"/>
            </w:pPr>
          </w:p>
          <w:p w:rsidR="0052169A" w:rsidRPr="00B13F1D" w:rsidRDefault="00FD31D4" w:rsidP="00FD31D4">
            <w:pPr>
              <w:pStyle w:val="03Textonormal"/>
              <w:ind w:right="141"/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1116330</wp:posOffset>
                  </wp:positionH>
                  <wp:positionV relativeFrom="paragraph">
                    <wp:posOffset>-612775</wp:posOffset>
                  </wp:positionV>
                  <wp:extent cx="971550" cy="752475"/>
                  <wp:effectExtent l="19050" t="0" r="0" b="0"/>
                  <wp:wrapSquare wrapText="bothSides"/>
                  <wp:docPr id="10" name="Imagen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39180" t="39935" r="49687" b="447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2169A" w:rsidTr="00FD31D4">
        <w:tc>
          <w:tcPr>
            <w:tcW w:w="3969" w:type="dxa"/>
          </w:tcPr>
          <w:p w:rsidR="00E9268A" w:rsidRPr="00B13F1D" w:rsidRDefault="003B3087" w:rsidP="00FD31D4">
            <w:pPr>
              <w:pStyle w:val="03Textonormal"/>
              <w:ind w:right="141"/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1255395</wp:posOffset>
                  </wp:positionH>
                  <wp:positionV relativeFrom="paragraph">
                    <wp:posOffset>60325</wp:posOffset>
                  </wp:positionV>
                  <wp:extent cx="723900" cy="762000"/>
                  <wp:effectExtent l="19050" t="0" r="0" b="0"/>
                  <wp:wrapSquare wrapText="bothSides"/>
                  <wp:docPr id="6" name="Imagen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3633" t="16797" r="64648" b="626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  <w:r w:rsidR="00E9268A" w:rsidRPr="00B13F1D">
              <w:t>4. h</w:t>
            </w:r>
            <w:r w:rsidR="00B13F1D">
              <w:t>___________</w:t>
            </w:r>
          </w:p>
          <w:p w:rsidR="0052169A" w:rsidRPr="00B13F1D" w:rsidRDefault="0052169A" w:rsidP="00FD31D4">
            <w:pPr>
              <w:pStyle w:val="03Textonormal"/>
              <w:ind w:right="141"/>
            </w:pPr>
          </w:p>
        </w:tc>
        <w:tc>
          <w:tcPr>
            <w:tcW w:w="4536" w:type="dxa"/>
          </w:tcPr>
          <w:p w:rsidR="00E9268A" w:rsidRPr="00B13F1D" w:rsidRDefault="00FD31D4" w:rsidP="00FD31D4">
            <w:pPr>
              <w:pStyle w:val="03Textonormal"/>
              <w:ind w:right="141"/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1116330</wp:posOffset>
                  </wp:positionH>
                  <wp:positionV relativeFrom="paragraph">
                    <wp:posOffset>174625</wp:posOffset>
                  </wp:positionV>
                  <wp:extent cx="1409700" cy="723900"/>
                  <wp:effectExtent l="19050" t="0" r="0" b="0"/>
                  <wp:wrapSquare wrapText="bothSides"/>
                  <wp:docPr id="7" name="Imagen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38672" t="73006" r="49609" b="161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  <w:r w:rsidR="00E9268A" w:rsidRPr="00B13F1D">
              <w:t>5. w</w:t>
            </w:r>
            <w:r w:rsidR="00B13F1D">
              <w:t>___________</w:t>
            </w:r>
          </w:p>
          <w:p w:rsidR="0052169A" w:rsidRPr="00B13F1D" w:rsidRDefault="0052169A" w:rsidP="00FD31D4">
            <w:pPr>
              <w:pStyle w:val="03Textonormal"/>
              <w:ind w:right="141"/>
            </w:pPr>
          </w:p>
          <w:p w:rsidR="0052169A" w:rsidRPr="00B13F1D" w:rsidRDefault="0052169A" w:rsidP="00FD31D4">
            <w:pPr>
              <w:pStyle w:val="03Textonormal"/>
              <w:ind w:right="141"/>
            </w:pPr>
          </w:p>
          <w:p w:rsidR="0052169A" w:rsidRPr="00B13F1D" w:rsidRDefault="0052169A" w:rsidP="00FD31D4">
            <w:pPr>
              <w:pStyle w:val="03Textonormal"/>
              <w:ind w:right="141"/>
            </w:pPr>
          </w:p>
        </w:tc>
      </w:tr>
      <w:tr w:rsidR="0052169A" w:rsidTr="00FD31D4">
        <w:tc>
          <w:tcPr>
            <w:tcW w:w="3969" w:type="dxa"/>
          </w:tcPr>
          <w:p w:rsidR="00E9268A" w:rsidRPr="00B13F1D" w:rsidRDefault="00E9268A" w:rsidP="00FD31D4">
            <w:pPr>
              <w:pStyle w:val="03Textonormal"/>
              <w:ind w:right="141"/>
            </w:pPr>
            <w:r w:rsidRPr="00B13F1D">
              <w:rPr>
                <w:noProof/>
                <w:lang w:eastAsia="es-ES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1274445</wp:posOffset>
                  </wp:positionH>
                  <wp:positionV relativeFrom="paragraph">
                    <wp:posOffset>117475</wp:posOffset>
                  </wp:positionV>
                  <wp:extent cx="1009650" cy="714375"/>
                  <wp:effectExtent l="19050" t="0" r="0" b="0"/>
                  <wp:wrapSquare wrapText="bothSides"/>
                  <wp:docPr id="14" name="Imagen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53516" t="39258" r="37695" b="509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  <w:r w:rsidRPr="00B13F1D">
              <w:t>6. w</w:t>
            </w:r>
            <w:r w:rsidR="00B13F1D">
              <w:t>___________</w:t>
            </w:r>
          </w:p>
          <w:p w:rsidR="0052169A" w:rsidRPr="00B13F1D" w:rsidRDefault="0052169A" w:rsidP="00FD31D4">
            <w:pPr>
              <w:pStyle w:val="03Textonormal"/>
              <w:ind w:right="141"/>
            </w:pPr>
          </w:p>
        </w:tc>
        <w:tc>
          <w:tcPr>
            <w:tcW w:w="4536" w:type="dxa"/>
          </w:tcPr>
          <w:p w:rsidR="00E9268A" w:rsidRPr="00B13F1D" w:rsidRDefault="00E9268A" w:rsidP="00FD31D4">
            <w:pPr>
              <w:pStyle w:val="03Textonormal"/>
              <w:ind w:right="141"/>
            </w:pPr>
            <w:r w:rsidRPr="00B13F1D">
              <w:t>7. s</w:t>
            </w:r>
            <w:r w:rsidR="00B13F1D">
              <w:t>___________</w:t>
            </w:r>
          </w:p>
          <w:p w:rsidR="0052169A" w:rsidRPr="00B13F1D" w:rsidRDefault="0052169A" w:rsidP="00FD31D4">
            <w:pPr>
              <w:pStyle w:val="03Textonormal"/>
              <w:ind w:right="141"/>
            </w:pPr>
          </w:p>
          <w:p w:rsidR="0052169A" w:rsidRPr="00B13F1D" w:rsidRDefault="0052169A" w:rsidP="00FD31D4">
            <w:pPr>
              <w:pStyle w:val="03Textonormal"/>
              <w:ind w:right="141"/>
            </w:pPr>
          </w:p>
          <w:p w:rsidR="0052169A" w:rsidRPr="00B13F1D" w:rsidRDefault="00FD31D4" w:rsidP="00FD31D4">
            <w:pPr>
              <w:pStyle w:val="03Textonormal"/>
              <w:ind w:right="141"/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1259205</wp:posOffset>
                  </wp:positionH>
                  <wp:positionV relativeFrom="paragraph">
                    <wp:posOffset>-606425</wp:posOffset>
                  </wp:positionV>
                  <wp:extent cx="857250" cy="790575"/>
                  <wp:effectExtent l="19050" t="0" r="0" b="0"/>
                  <wp:wrapSquare wrapText="bothSides"/>
                  <wp:docPr id="11" name="Imagen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63867" t="26562" r="22656" b="509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2169A" w:rsidTr="00FD31D4">
        <w:tc>
          <w:tcPr>
            <w:tcW w:w="3969" w:type="dxa"/>
          </w:tcPr>
          <w:p w:rsidR="00E9268A" w:rsidRPr="00B13F1D" w:rsidRDefault="00E9268A" w:rsidP="00FD31D4">
            <w:pPr>
              <w:pStyle w:val="03Textonormal"/>
              <w:ind w:right="141"/>
            </w:pPr>
            <w:r w:rsidRPr="00B13F1D">
              <w:lastRenderedPageBreak/>
              <w:t>8. c</w:t>
            </w:r>
            <w:r w:rsidR="00B13F1D">
              <w:t>___________</w:t>
            </w:r>
          </w:p>
          <w:p w:rsidR="0052169A" w:rsidRPr="00B13F1D" w:rsidRDefault="00FD31D4" w:rsidP="00FD31D4">
            <w:pPr>
              <w:pStyle w:val="03Textonormal"/>
              <w:ind w:right="141"/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1379220</wp:posOffset>
                  </wp:positionH>
                  <wp:positionV relativeFrom="paragraph">
                    <wp:posOffset>-104775</wp:posOffset>
                  </wp:positionV>
                  <wp:extent cx="514350" cy="971550"/>
                  <wp:effectExtent l="19050" t="0" r="0" b="0"/>
                  <wp:wrapSquare wrapText="bothSides"/>
                  <wp:docPr id="1" name="Imagen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52930" t="24609" r="38867" b="47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36" w:type="dxa"/>
          </w:tcPr>
          <w:p w:rsidR="00E9268A" w:rsidRPr="00B13F1D" w:rsidRDefault="00E9268A" w:rsidP="00FD31D4">
            <w:pPr>
              <w:pStyle w:val="03Textonormal"/>
              <w:ind w:right="141"/>
            </w:pPr>
            <w:r w:rsidRPr="00B13F1D">
              <w:t>9. d</w:t>
            </w:r>
            <w:r w:rsidR="00B13F1D">
              <w:t>___________</w:t>
            </w:r>
          </w:p>
          <w:p w:rsidR="0052169A" w:rsidRPr="00B13F1D" w:rsidRDefault="0052169A" w:rsidP="00FD31D4">
            <w:pPr>
              <w:pStyle w:val="03Textonormal"/>
              <w:ind w:right="141"/>
            </w:pPr>
          </w:p>
          <w:p w:rsidR="0052169A" w:rsidRPr="00B13F1D" w:rsidRDefault="0052169A" w:rsidP="00FD31D4">
            <w:pPr>
              <w:pStyle w:val="03Textonormal"/>
              <w:ind w:right="141"/>
            </w:pPr>
          </w:p>
          <w:p w:rsidR="0052169A" w:rsidRPr="00B13F1D" w:rsidRDefault="00FD31D4" w:rsidP="00FD31D4">
            <w:pPr>
              <w:pStyle w:val="03Textonormal"/>
              <w:ind w:right="141"/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1192530</wp:posOffset>
                  </wp:positionH>
                  <wp:positionV relativeFrom="paragraph">
                    <wp:posOffset>-781050</wp:posOffset>
                  </wp:positionV>
                  <wp:extent cx="1409700" cy="904875"/>
                  <wp:effectExtent l="19050" t="0" r="0" b="0"/>
                  <wp:wrapSquare wrapText="bothSides"/>
                  <wp:docPr id="12" name="Imagen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36523" t="70508" r="50000" b="158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320D7" w:rsidRDefault="00A320D7" w:rsidP="00FD31D4">
      <w:pPr>
        <w:pStyle w:val="06Cabecera"/>
        <w:ind w:right="141"/>
        <w:jc w:val="left"/>
        <w:rPr>
          <w:lang w:val="en-US"/>
        </w:rPr>
      </w:pPr>
    </w:p>
    <w:p w:rsidR="00B13F1D" w:rsidRDefault="00B13F1D" w:rsidP="00FD31D4">
      <w:pPr>
        <w:pStyle w:val="06Cabecera"/>
        <w:ind w:right="141"/>
        <w:jc w:val="left"/>
        <w:rPr>
          <w:lang w:val="en-US"/>
        </w:rPr>
      </w:pPr>
    </w:p>
    <w:p w:rsidR="00556CF7" w:rsidRPr="00C51F99" w:rsidRDefault="00C41E05" w:rsidP="00FD31D4">
      <w:pPr>
        <w:pStyle w:val="06Cabecera"/>
        <w:ind w:right="141"/>
        <w:jc w:val="left"/>
        <w:rPr>
          <w:lang w:val="en-US"/>
        </w:rPr>
      </w:pPr>
      <w:r w:rsidRPr="00C51F99">
        <w:rPr>
          <w:lang w:val="en-US"/>
        </w:rPr>
        <w:t>GRAMMAR</w:t>
      </w:r>
    </w:p>
    <w:p w:rsidR="00556CF7" w:rsidRPr="00C51F99" w:rsidRDefault="00556CF7" w:rsidP="00FD31D4">
      <w:pPr>
        <w:pStyle w:val="06Cabecera"/>
        <w:ind w:right="141"/>
        <w:jc w:val="left"/>
        <w:rPr>
          <w:i/>
          <w:lang w:val="en-US"/>
        </w:rPr>
      </w:pPr>
      <w:r w:rsidRPr="00C51F99">
        <w:rPr>
          <w:i/>
          <w:lang w:val="en-US"/>
        </w:rPr>
        <w:t>But</w:t>
      </w:r>
    </w:p>
    <w:p w:rsidR="00556CF7" w:rsidRPr="00C51F99" w:rsidRDefault="00702E5A" w:rsidP="00FD31D4">
      <w:pPr>
        <w:pStyle w:val="00ENUNCIADOS"/>
        <w:ind w:right="141"/>
        <w:jc w:val="left"/>
        <w:rPr>
          <w:lang w:val="en-US"/>
        </w:rPr>
      </w:pPr>
      <w:r>
        <w:rPr>
          <w:lang w:val="en-US"/>
        </w:rPr>
        <w:t>3</w:t>
      </w:r>
      <w:r w:rsidR="00C41E05" w:rsidRPr="00C51F99">
        <w:rPr>
          <w:lang w:val="en-US"/>
        </w:rPr>
        <w:t xml:space="preserve">. </w:t>
      </w:r>
      <w:r w:rsidR="00556CF7" w:rsidRPr="00C51F99">
        <w:rPr>
          <w:lang w:val="en-US"/>
        </w:rPr>
        <w:t xml:space="preserve">Join the sentences together using </w:t>
      </w:r>
      <w:proofErr w:type="spellStart"/>
      <w:r w:rsidR="00556CF7" w:rsidRPr="00C51F99">
        <w:rPr>
          <w:i/>
          <w:lang w:val="en-US"/>
        </w:rPr>
        <w:t>but</w:t>
      </w:r>
      <w:proofErr w:type="spellEnd"/>
      <w:r w:rsidR="00556CF7" w:rsidRPr="00C51F99">
        <w:rPr>
          <w:i/>
          <w:lang w:val="en-US"/>
        </w:rPr>
        <w:t>.</w:t>
      </w:r>
    </w:p>
    <w:p w:rsidR="00556CF7" w:rsidRPr="00DF2CC8" w:rsidRDefault="00556CF7" w:rsidP="00FD31D4">
      <w:pPr>
        <w:pStyle w:val="03Textonormal"/>
        <w:ind w:right="141"/>
        <w:jc w:val="left"/>
        <w:rPr>
          <w:i/>
          <w:lang w:val="en-US"/>
        </w:rPr>
      </w:pPr>
      <w:r w:rsidRPr="00C51F99">
        <w:rPr>
          <w:i/>
          <w:lang w:val="en-US"/>
        </w:rPr>
        <w:t>It was s</w:t>
      </w:r>
      <w:r w:rsidR="00DF2CC8" w:rsidRPr="00C51F99">
        <w:rPr>
          <w:i/>
          <w:lang w:val="en-US"/>
        </w:rPr>
        <w:t xml:space="preserve">unny. </w:t>
      </w:r>
      <w:r w:rsidR="00DF2CC8" w:rsidRPr="00DF2CC8">
        <w:rPr>
          <w:i/>
          <w:lang w:val="en-US"/>
        </w:rPr>
        <w:t xml:space="preserve">It was only 10 degrees. </w:t>
      </w:r>
      <w:r w:rsidRPr="00DF2CC8">
        <w:rPr>
          <w:i/>
          <w:u w:val="single"/>
          <w:lang w:val="en-US"/>
        </w:rPr>
        <w:t>It was sunny but it was only 10 degrees.</w:t>
      </w:r>
    </w:p>
    <w:p w:rsidR="00974F78" w:rsidRDefault="00C41E05" w:rsidP="00FD31D4">
      <w:pPr>
        <w:pStyle w:val="03Textonormal"/>
        <w:ind w:right="141"/>
        <w:jc w:val="left"/>
        <w:rPr>
          <w:lang w:val="en-US"/>
        </w:rPr>
      </w:pPr>
      <w:r w:rsidRPr="00DF2CC8">
        <w:rPr>
          <w:lang w:val="en-US"/>
        </w:rPr>
        <w:t xml:space="preserve">1. </w:t>
      </w:r>
      <w:r w:rsidR="00DF2CC8">
        <w:rPr>
          <w:lang w:val="en-US"/>
        </w:rPr>
        <w:t>The food was cold. I liked it.</w:t>
      </w:r>
    </w:p>
    <w:p w:rsidR="0072243E" w:rsidRPr="00B8600E" w:rsidRDefault="0072243E" w:rsidP="00FD31D4">
      <w:pPr>
        <w:pStyle w:val="07Gaps"/>
        <w:ind w:right="141"/>
        <w:rPr>
          <w:lang w:val="en-US"/>
        </w:rPr>
      </w:pPr>
      <w:r w:rsidRPr="00B8600E">
        <w:rPr>
          <w:lang w:val="en-US"/>
        </w:rPr>
        <w:t>__________________________________________________________________________</w:t>
      </w:r>
    </w:p>
    <w:p w:rsidR="005636BE" w:rsidRDefault="00C41E05" w:rsidP="00FD31D4">
      <w:pPr>
        <w:pStyle w:val="03Textonormal"/>
        <w:ind w:right="141"/>
        <w:jc w:val="left"/>
        <w:rPr>
          <w:lang w:val="en-US"/>
        </w:rPr>
      </w:pPr>
      <w:r w:rsidRPr="00C51F99">
        <w:rPr>
          <w:lang w:val="en-US"/>
        </w:rPr>
        <w:t xml:space="preserve">2. </w:t>
      </w:r>
      <w:r w:rsidR="005636BE" w:rsidRPr="00C51F99">
        <w:rPr>
          <w:lang w:val="en-US"/>
        </w:rPr>
        <w:t xml:space="preserve">There were lots of people. </w:t>
      </w:r>
      <w:r w:rsidR="005636BE" w:rsidRPr="00DF2CC8">
        <w:rPr>
          <w:lang w:val="en-US"/>
        </w:rPr>
        <w:t xml:space="preserve">They weren’t very friendly. </w:t>
      </w:r>
    </w:p>
    <w:p w:rsidR="0072243E" w:rsidRPr="00B8600E" w:rsidRDefault="0072243E" w:rsidP="00FD31D4">
      <w:pPr>
        <w:pStyle w:val="07Gaps"/>
        <w:ind w:right="141"/>
        <w:rPr>
          <w:lang w:val="en-US"/>
        </w:rPr>
      </w:pPr>
      <w:r w:rsidRPr="00B8600E">
        <w:rPr>
          <w:lang w:val="en-US"/>
        </w:rPr>
        <w:t>__________________________________________________________________________</w:t>
      </w:r>
    </w:p>
    <w:p w:rsidR="005636BE" w:rsidRDefault="00C41E05" w:rsidP="00FD31D4">
      <w:pPr>
        <w:pStyle w:val="03Textonormal"/>
        <w:ind w:right="141"/>
        <w:jc w:val="left"/>
        <w:rPr>
          <w:lang w:val="en-US"/>
        </w:rPr>
      </w:pPr>
      <w:r w:rsidRPr="00DF2CC8">
        <w:rPr>
          <w:lang w:val="en-US"/>
        </w:rPr>
        <w:t xml:space="preserve">3. </w:t>
      </w:r>
      <w:r w:rsidR="005636BE" w:rsidRPr="00DF2CC8">
        <w:rPr>
          <w:lang w:val="en-US"/>
        </w:rPr>
        <w:t xml:space="preserve">There are lots of rock music festivals. I don’t like rock music. </w:t>
      </w:r>
    </w:p>
    <w:p w:rsidR="0072243E" w:rsidRPr="00B8600E" w:rsidRDefault="0072243E" w:rsidP="00FD31D4">
      <w:pPr>
        <w:pStyle w:val="07Gaps"/>
        <w:ind w:right="141"/>
        <w:rPr>
          <w:lang w:val="en-US"/>
        </w:rPr>
      </w:pPr>
      <w:r w:rsidRPr="00B8600E">
        <w:rPr>
          <w:lang w:val="en-US"/>
        </w:rPr>
        <w:t>__________________________________________________________________________</w:t>
      </w:r>
    </w:p>
    <w:p w:rsidR="005636BE" w:rsidRDefault="00C41E05" w:rsidP="00FD31D4">
      <w:pPr>
        <w:pStyle w:val="03Textonormal"/>
        <w:ind w:right="141"/>
        <w:jc w:val="left"/>
        <w:rPr>
          <w:lang w:val="en-US"/>
        </w:rPr>
      </w:pPr>
      <w:r w:rsidRPr="00DF2CC8">
        <w:rPr>
          <w:lang w:val="en-US"/>
        </w:rPr>
        <w:t xml:space="preserve">4. </w:t>
      </w:r>
      <w:r w:rsidR="005636BE" w:rsidRPr="00DF2CC8">
        <w:rPr>
          <w:lang w:val="en-US"/>
        </w:rPr>
        <w:t>My gran</w:t>
      </w:r>
      <w:r w:rsidR="00741C23">
        <w:rPr>
          <w:lang w:val="en-US"/>
        </w:rPr>
        <w:t>dfather</w:t>
      </w:r>
      <w:r w:rsidR="005636BE" w:rsidRPr="00DF2CC8">
        <w:rPr>
          <w:lang w:val="en-US"/>
        </w:rPr>
        <w:t xml:space="preserve"> is from Spain. I can’t speak Spanish. </w:t>
      </w:r>
    </w:p>
    <w:p w:rsidR="0072243E" w:rsidRPr="00B8600E" w:rsidRDefault="0072243E" w:rsidP="00FD31D4">
      <w:pPr>
        <w:pStyle w:val="07Gaps"/>
        <w:ind w:right="141"/>
        <w:rPr>
          <w:lang w:val="en-US"/>
        </w:rPr>
      </w:pPr>
      <w:r w:rsidRPr="00B8600E">
        <w:rPr>
          <w:lang w:val="en-US"/>
        </w:rPr>
        <w:t>__________________________________________________________________________</w:t>
      </w:r>
    </w:p>
    <w:p w:rsidR="005636BE" w:rsidRDefault="00C41E05" w:rsidP="00FD31D4">
      <w:pPr>
        <w:pStyle w:val="03Textonormal"/>
        <w:ind w:right="141"/>
        <w:jc w:val="left"/>
        <w:rPr>
          <w:lang w:val="en-US"/>
        </w:rPr>
      </w:pPr>
      <w:r w:rsidRPr="00DF2CC8">
        <w:rPr>
          <w:lang w:val="en-US"/>
        </w:rPr>
        <w:t xml:space="preserve">5. </w:t>
      </w:r>
      <w:r w:rsidR="005636BE" w:rsidRPr="00DF2CC8">
        <w:rPr>
          <w:lang w:val="en-US"/>
        </w:rPr>
        <w:t xml:space="preserve">I like most vegetables. I don’t like carrots. </w:t>
      </w:r>
    </w:p>
    <w:p w:rsidR="0072243E" w:rsidRPr="00B8600E" w:rsidRDefault="0072243E" w:rsidP="00FD31D4">
      <w:pPr>
        <w:pStyle w:val="07Gaps"/>
        <w:ind w:right="141"/>
        <w:rPr>
          <w:lang w:val="en-US"/>
        </w:rPr>
      </w:pPr>
      <w:r w:rsidRPr="00B8600E">
        <w:rPr>
          <w:lang w:val="en-US"/>
        </w:rPr>
        <w:t>__________________________________________________________________________</w:t>
      </w:r>
    </w:p>
    <w:p w:rsidR="00DF2CC8" w:rsidRDefault="00DF2CC8" w:rsidP="00FD31D4">
      <w:pPr>
        <w:pStyle w:val="03Textonormal"/>
        <w:ind w:right="141"/>
        <w:jc w:val="left"/>
        <w:rPr>
          <w:i/>
          <w:lang w:val="en-US"/>
        </w:rPr>
      </w:pPr>
    </w:p>
    <w:sectPr w:rsidR="00DF2CC8" w:rsidSect="00FD31D4">
      <w:headerReference w:type="default" r:id="rId13"/>
      <w:footerReference w:type="default" r:id="rId14"/>
      <w:type w:val="continuous"/>
      <w:pgSz w:w="11907" w:h="16840" w:code="9"/>
      <w:pgMar w:top="2410" w:right="851" w:bottom="1418" w:left="1276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D569A" w:rsidRDefault="009D569A" w:rsidP="005D7863">
      <w:r>
        <w:separator/>
      </w:r>
    </w:p>
  </w:endnote>
  <w:endnote w:type="continuationSeparator" w:id="1">
    <w:p w:rsidR="009D569A" w:rsidRDefault="009D569A" w:rsidP="005D78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utigerLTStd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yriad Pro Black Cond">
    <w:altName w:val="Arial"/>
    <w:panose1 w:val="00000000000000000000"/>
    <w:charset w:val="00"/>
    <w:family w:val="swiss"/>
    <w:notTrueType/>
    <w:pitch w:val="variable"/>
    <w:sig w:usb0="00000001" w:usb1="50002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F5028" w:rsidRPr="00FD090B" w:rsidRDefault="00FD090B" w:rsidP="00FD090B">
    <w:pPr>
      <w:pStyle w:val="Piedepgina"/>
      <w:rPr>
        <w:rFonts w:ascii="Myriad Pro Black Cond" w:hAnsi="Myriad Pro Black Cond"/>
        <w:sz w:val="28"/>
        <w:szCs w:val="28"/>
      </w:rPr>
    </w:pPr>
    <w:r>
      <w:rPr>
        <w:rFonts w:ascii="Arial" w:hAnsi="Arial" w:cs="Arial"/>
        <w:b/>
      </w:rPr>
      <w:t xml:space="preserve">English </w:t>
    </w:r>
    <w:r>
      <w:rPr>
        <w:rFonts w:ascii="Arial" w:hAnsi="Arial" w:cs="Arial"/>
        <w:b/>
        <w:noProof/>
      </w:rPr>
      <w:t>–</w:t>
    </w:r>
    <w:r>
      <w:rPr>
        <w:rFonts w:ascii="Arial" w:hAnsi="Arial" w:cs="Arial"/>
        <w:b/>
        <w:noProof/>
        <w:sz w:val="16"/>
        <w:szCs w:val="16"/>
      </w:rPr>
      <w:t xml:space="preserve"> Comunicación y Sociedad 1</w:t>
    </w:r>
    <w:r>
      <w:rPr>
        <w:rFonts w:ascii="Myriad Pro Black Cond" w:hAnsi="Myriad Pro Black Cond"/>
        <w:sz w:val="28"/>
        <w:szCs w:val="28"/>
      </w:rPr>
      <w:tab/>
    </w:r>
    <w:r>
      <w:rPr>
        <w:rFonts w:ascii="Myriad Pro Black Cond" w:hAnsi="Myriad Pro Black Cond"/>
        <w:sz w:val="28"/>
        <w:szCs w:val="28"/>
      </w:rPr>
      <w:tab/>
    </w:r>
    <w:r>
      <w:rPr>
        <w:rFonts w:ascii="Myriad Pro Black Cond" w:hAnsi="Myriad Pro Black Cond"/>
        <w:noProof/>
        <w:sz w:val="28"/>
        <w:szCs w:val="28"/>
        <w:lang w:val="es-ES" w:eastAsia="es-ES"/>
      </w:rPr>
      <w:drawing>
        <wp:inline distT="0" distB="0" distL="0" distR="0">
          <wp:extent cx="180975" cy="161925"/>
          <wp:effectExtent l="19050" t="0" r="9525" b="0"/>
          <wp:docPr id="5" name="7 Imagen" descr="SOLO OLASlogoPROFESIONAL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7 Imagen" descr="SOLO OLASlogoPROFESIONAL_CMYK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161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D569A" w:rsidRDefault="009D569A" w:rsidP="005D7863">
      <w:r>
        <w:separator/>
      </w:r>
    </w:p>
  </w:footnote>
  <w:footnote w:type="continuationSeparator" w:id="1">
    <w:p w:rsidR="009D569A" w:rsidRDefault="009D569A" w:rsidP="005D786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090B" w:rsidRDefault="00753790">
    <w:pPr>
      <w:pStyle w:val="Encabezado"/>
    </w:pPr>
    <w:r w:rsidRPr="00753790">
      <w:rPr>
        <w:noProof/>
        <w:lang w:val="en-GB" w:eastAsia="en-GB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5603" type="#_x0000_t202" style="position:absolute;margin-left:28.15pt;margin-top:328.2pt;width:23.25pt;height:201.45pt;z-index:251662336;visibility:visible;mso-width-percent:400;mso-position-horizontal-relative:left-margin-area;mso-position-vertical-relative:page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" stroked="f">
          <v:textbox style="layout-flow:vertical;mso-layout-flow-alt:bottom-to-top;mso-fit-shape-to-text:t">
            <w:txbxContent>
              <w:p w:rsidR="00FD090B" w:rsidRDefault="00FD090B" w:rsidP="00FD090B">
                <w:pPr>
                  <w:pStyle w:val="NormalWeb"/>
                  <w:spacing w:before="0" w:beforeAutospacing="0" w:after="0" w:afterAutospacing="0"/>
                  <w:textAlignment w:val="baseline"/>
                </w:pPr>
                <w:r>
                  <w:rPr>
                    <w:rFonts w:ascii="Arial" w:eastAsia="MS PGothic" w:hAnsi="Arial" w:cs="+mn-cs"/>
                    <w:color w:val="7F7F7F"/>
                    <w:kern w:val="24"/>
                    <w:sz w:val="15"/>
                    <w:szCs w:val="15"/>
                    <w:lang w:val="en-GB"/>
                  </w:rPr>
                  <w:t xml:space="preserve">© </w:t>
                </w:r>
                <w:r>
                  <w:rPr>
                    <w:rFonts w:ascii="Arial" w:eastAsia="MS PGothic" w:hAnsi="Arial" w:cs="+mn-cs"/>
                    <w:b/>
                    <w:bCs/>
                    <w:color w:val="7F7F7F"/>
                    <w:kern w:val="24"/>
                    <w:sz w:val="15"/>
                    <w:szCs w:val="15"/>
                    <w:lang w:val="en-GB"/>
                  </w:rPr>
                  <w:t xml:space="preserve">MACMILLAN </w:t>
                </w:r>
                <w:proofErr w:type="spellStart"/>
                <w:r w:rsidRPr="001708DE">
                  <w:rPr>
                    <w:rFonts w:ascii="Arial" w:eastAsia="MS PGothic" w:hAnsi="Arial" w:cs="+mn-cs"/>
                    <w:b/>
                    <w:bCs/>
                    <w:color w:val="7F7F7F"/>
                    <w:kern w:val="24"/>
                    <w:sz w:val="15"/>
                    <w:szCs w:val="15"/>
                    <w:lang w:val="en-GB"/>
                  </w:rPr>
                  <w:t>Profesional</w:t>
                </w:r>
                <w:proofErr w:type="spellEnd"/>
                <w:r w:rsidRPr="001708DE"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 xml:space="preserve"> / </w:t>
                </w:r>
                <w:proofErr w:type="spellStart"/>
                <w:r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>Pho</w:t>
                </w:r>
                <w:r w:rsidRPr="001708DE"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>tocopiable</w:t>
                </w:r>
                <w:proofErr w:type="spellEnd"/>
                <w:r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 xml:space="preserve"> m</w:t>
                </w:r>
                <w:r w:rsidRPr="001708DE"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>ateria</w:t>
                </w:r>
                <w:r w:rsidR="00A46E78"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>l</w:t>
                </w:r>
              </w:p>
            </w:txbxContent>
          </v:textbox>
          <w10:wrap anchorx="margin" anchory="page"/>
        </v:shape>
      </w:pict>
    </w:r>
    <w:r w:rsidRPr="00753790">
      <w:rPr>
        <w:noProof/>
        <w:lang w:val="en-GB" w:eastAsia="en-GB"/>
      </w:rPr>
      <w:pict>
        <v:rect id="_x0000_s25602" style="position:absolute;margin-left:90.35pt;margin-top:-14.85pt;width:257.6pt;height:29.7pt;z-index:251661312" stroked="f">
          <v:fill opacity="0"/>
          <v:textbox>
            <w:txbxContent>
              <w:p w:rsidR="00FD090B" w:rsidRPr="000659A4" w:rsidRDefault="00FD090B" w:rsidP="00FD090B">
                <w:pPr>
                  <w:rPr>
                    <w:rFonts w:ascii="Arial" w:hAnsi="Arial" w:cs="Arial"/>
                    <w:color w:val="FFFFFF" w:themeColor="background1"/>
                    <w:sz w:val="34"/>
                    <w:szCs w:val="34"/>
                    <w:lang w:val="en-GB"/>
                  </w:rPr>
                </w:pPr>
                <w:r>
                  <w:rPr>
                    <w:rFonts w:ascii="Arial" w:hAnsi="Arial" w:cs="Arial"/>
                    <w:color w:val="FFFFFF" w:themeColor="background1"/>
                    <w:sz w:val="34"/>
                    <w:szCs w:val="34"/>
                    <w:lang w:val="en-GB"/>
                  </w:rPr>
                  <w:t>Where was the hotel?</w:t>
                </w:r>
              </w:p>
            </w:txbxContent>
          </v:textbox>
        </v:rect>
      </w:pict>
    </w:r>
    <w:r w:rsidRPr="00753790">
      <w:rPr>
        <w:noProof/>
        <w:lang w:val="en-GB" w:eastAsia="en-GB"/>
      </w:rPr>
      <w:pict>
        <v:rect id="_x0000_s25601" style="position:absolute;margin-left:29.85pt;margin-top:-19pt;width:40.9pt;height:42.75pt;z-index:251660288" stroked="f" strokecolor="white [3212]">
          <v:fill opacity="0"/>
          <v:textbox style="mso-next-textbox:#_x0000_s25601">
            <w:txbxContent>
              <w:p w:rsidR="00FD090B" w:rsidRPr="00A96307" w:rsidRDefault="00FD090B" w:rsidP="00FD090B">
                <w:pPr>
                  <w:rPr>
                    <w:rFonts w:ascii="Arial" w:hAnsi="Arial" w:cs="Arial"/>
                    <w:b/>
                    <w:sz w:val="72"/>
                    <w:szCs w:val="72"/>
                    <w:lang w:val="es-ES"/>
                  </w:rPr>
                </w:pPr>
                <w:r>
                  <w:rPr>
                    <w:rFonts w:ascii="Arial" w:hAnsi="Arial" w:cs="Arial"/>
                    <w:b/>
                    <w:sz w:val="72"/>
                    <w:szCs w:val="72"/>
                    <w:lang w:val="es-ES"/>
                  </w:rPr>
                  <w:t>7</w:t>
                </w:r>
              </w:p>
            </w:txbxContent>
          </v:textbox>
        </v:rect>
      </w:pict>
    </w:r>
    <w:r w:rsidR="00FD090B" w:rsidRPr="00FD090B"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-553085</wp:posOffset>
          </wp:positionH>
          <wp:positionV relativeFrom="paragraph">
            <wp:posOffset>-457200</wp:posOffset>
          </wp:positionV>
          <wp:extent cx="7306945" cy="1390650"/>
          <wp:effectExtent l="19050" t="0" r="8255" b="0"/>
          <wp:wrapNone/>
          <wp:docPr id="3" name="Picture 1" descr="CABECERAS_english_PREVIA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ABECERAS_english_PREVIAS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06945" cy="13906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linkStyles/>
  <w:defaultTabStop w:val="720"/>
  <w:hyphenationZone w:val="425"/>
  <w:characterSpacingControl w:val="doNotCompress"/>
  <w:hdrShapeDefaults>
    <o:shapedefaults v:ext="edit" spidmax="25605"/>
    <o:shapelayout v:ext="edit">
      <o:idmap v:ext="edit" data="25"/>
    </o:shapelayout>
  </w:hdrShapeDefaults>
  <w:footnotePr>
    <w:footnote w:id="0"/>
    <w:footnote w:id="1"/>
  </w:footnotePr>
  <w:endnotePr>
    <w:endnote w:id="0"/>
    <w:endnote w:id="1"/>
  </w:endnotePr>
  <w:compat/>
  <w:rsids>
    <w:rsidRoot w:val="00385203"/>
    <w:rsid w:val="0000089C"/>
    <w:rsid w:val="000031A7"/>
    <w:rsid w:val="00033A0C"/>
    <w:rsid w:val="000502BD"/>
    <w:rsid w:val="000A0C44"/>
    <w:rsid w:val="000C5032"/>
    <w:rsid w:val="000E6668"/>
    <w:rsid w:val="000F5028"/>
    <w:rsid w:val="000F6966"/>
    <w:rsid w:val="00124A1C"/>
    <w:rsid w:val="00146F06"/>
    <w:rsid w:val="00157EDF"/>
    <w:rsid w:val="00190153"/>
    <w:rsid w:val="001912F6"/>
    <w:rsid w:val="00197846"/>
    <w:rsid w:val="001A5961"/>
    <w:rsid w:val="001B642F"/>
    <w:rsid w:val="001E2F1A"/>
    <w:rsid w:val="001F4702"/>
    <w:rsid w:val="00222BCE"/>
    <w:rsid w:val="002349A4"/>
    <w:rsid w:val="002455F1"/>
    <w:rsid w:val="0025520C"/>
    <w:rsid w:val="00303054"/>
    <w:rsid w:val="00317CC3"/>
    <w:rsid w:val="0035670A"/>
    <w:rsid w:val="00382569"/>
    <w:rsid w:val="00385203"/>
    <w:rsid w:val="003A0C40"/>
    <w:rsid w:val="003B3087"/>
    <w:rsid w:val="003F5CFC"/>
    <w:rsid w:val="00410FAF"/>
    <w:rsid w:val="00426B59"/>
    <w:rsid w:val="004279FA"/>
    <w:rsid w:val="004817C2"/>
    <w:rsid w:val="00485ED9"/>
    <w:rsid w:val="00491233"/>
    <w:rsid w:val="004B4961"/>
    <w:rsid w:val="004D58CD"/>
    <w:rsid w:val="004D69D9"/>
    <w:rsid w:val="004F6354"/>
    <w:rsid w:val="0052169A"/>
    <w:rsid w:val="005451A2"/>
    <w:rsid w:val="00556CF7"/>
    <w:rsid w:val="005636BE"/>
    <w:rsid w:val="00593CA5"/>
    <w:rsid w:val="005C1A2A"/>
    <w:rsid w:val="005D7863"/>
    <w:rsid w:val="005F1080"/>
    <w:rsid w:val="00624D46"/>
    <w:rsid w:val="006817B8"/>
    <w:rsid w:val="00684334"/>
    <w:rsid w:val="00693402"/>
    <w:rsid w:val="006F6B1E"/>
    <w:rsid w:val="00702E5A"/>
    <w:rsid w:val="0072204E"/>
    <w:rsid w:val="0072243E"/>
    <w:rsid w:val="00741C23"/>
    <w:rsid w:val="00753790"/>
    <w:rsid w:val="00810338"/>
    <w:rsid w:val="00861EC4"/>
    <w:rsid w:val="009129E9"/>
    <w:rsid w:val="00920B1E"/>
    <w:rsid w:val="00920DAA"/>
    <w:rsid w:val="0092199C"/>
    <w:rsid w:val="00974F78"/>
    <w:rsid w:val="00977ABE"/>
    <w:rsid w:val="00983D24"/>
    <w:rsid w:val="009C511A"/>
    <w:rsid w:val="009D2FCE"/>
    <w:rsid w:val="009D569A"/>
    <w:rsid w:val="009E4A27"/>
    <w:rsid w:val="009F766D"/>
    <w:rsid w:val="00A26F65"/>
    <w:rsid w:val="00A320D7"/>
    <w:rsid w:val="00A46E78"/>
    <w:rsid w:val="00A94928"/>
    <w:rsid w:val="00AC3311"/>
    <w:rsid w:val="00AE78D2"/>
    <w:rsid w:val="00AE7AF9"/>
    <w:rsid w:val="00B00CC3"/>
    <w:rsid w:val="00B13F1D"/>
    <w:rsid w:val="00BA77EB"/>
    <w:rsid w:val="00BD4694"/>
    <w:rsid w:val="00BD6275"/>
    <w:rsid w:val="00BD6C47"/>
    <w:rsid w:val="00C30ED4"/>
    <w:rsid w:val="00C3209C"/>
    <w:rsid w:val="00C41E05"/>
    <w:rsid w:val="00C51F99"/>
    <w:rsid w:val="00C60333"/>
    <w:rsid w:val="00C73884"/>
    <w:rsid w:val="00C91CB9"/>
    <w:rsid w:val="00CD7A70"/>
    <w:rsid w:val="00CF3F8C"/>
    <w:rsid w:val="00D44FC5"/>
    <w:rsid w:val="00D74710"/>
    <w:rsid w:val="00DD2F69"/>
    <w:rsid w:val="00DE4215"/>
    <w:rsid w:val="00DF156E"/>
    <w:rsid w:val="00DF2CC8"/>
    <w:rsid w:val="00E16C02"/>
    <w:rsid w:val="00E25431"/>
    <w:rsid w:val="00E42883"/>
    <w:rsid w:val="00E7660A"/>
    <w:rsid w:val="00E9268A"/>
    <w:rsid w:val="00E9270E"/>
    <w:rsid w:val="00EA40AC"/>
    <w:rsid w:val="00EC1A9A"/>
    <w:rsid w:val="00EE5A65"/>
    <w:rsid w:val="00F700A9"/>
    <w:rsid w:val="00FD090B"/>
    <w:rsid w:val="00FD31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my body text"/>
    <w:qFormat/>
    <w:rsid w:val="003B3087"/>
    <w:pPr>
      <w:widowControl w:val="0"/>
      <w:suppressAutoHyphens/>
      <w:spacing w:after="0" w:line="240" w:lineRule="auto"/>
    </w:pPr>
    <w:rPr>
      <w:rFonts w:ascii="Times New Roman" w:eastAsia="Times New Roman" w:hAnsi="Times New Roman" w:cs="Cambria"/>
      <w:sz w:val="24"/>
      <w:szCs w:val="24"/>
      <w:lang w:eastAsia="ar-SA"/>
    </w:rPr>
  </w:style>
  <w:style w:type="character" w:default="1" w:styleId="Fuentedeprrafopredeter">
    <w:name w:val="Default Paragraph Font"/>
    <w:uiPriority w:val="1"/>
    <w:semiHidden/>
    <w:unhideWhenUsed/>
    <w:rsid w:val="003B3087"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  <w:rsid w:val="003B3087"/>
  </w:style>
  <w:style w:type="table" w:styleId="Tablaconcuadrcula">
    <w:name w:val="Table Grid"/>
    <w:basedOn w:val="Tablanormal"/>
    <w:uiPriority w:val="59"/>
    <w:rsid w:val="00C91C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semiHidden/>
    <w:unhideWhenUsed/>
    <w:rsid w:val="005D7863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5D7863"/>
    <w:rPr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5D7863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D7863"/>
    <w:rPr>
      <w:lang w:val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556CF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56CF7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56CF7"/>
    <w:rPr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56CF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56CF7"/>
    <w:rPr>
      <w:b/>
      <w:bCs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56CF7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56CF7"/>
    <w:rPr>
      <w:rFonts w:ascii="Tahoma" w:hAnsi="Tahoma" w:cs="Tahoma"/>
      <w:sz w:val="16"/>
      <w:szCs w:val="16"/>
      <w:lang w:val="es-ES"/>
    </w:rPr>
  </w:style>
  <w:style w:type="paragraph" w:styleId="Sinespaciado">
    <w:name w:val="No Spacing"/>
    <w:uiPriority w:val="1"/>
    <w:qFormat/>
    <w:rsid w:val="003B3087"/>
    <w:pPr>
      <w:spacing w:after="0" w:line="240" w:lineRule="auto"/>
    </w:pPr>
    <w:rPr>
      <w:rFonts w:ascii="Calibri" w:eastAsia="Calibri" w:hAnsi="Calibri" w:cs="Times New Roman"/>
      <w:lang w:val="es-ES"/>
    </w:rPr>
  </w:style>
  <w:style w:type="paragraph" w:customStyle="1" w:styleId="answers">
    <w:name w:val="answers"/>
    <w:basedOn w:val="Sinespaciado"/>
    <w:qFormat/>
    <w:rsid w:val="003B3087"/>
    <w:rPr>
      <w:i/>
      <w:color w:val="FF0000"/>
      <w:lang w:val="en-US"/>
    </w:rPr>
  </w:style>
  <w:style w:type="paragraph" w:customStyle="1" w:styleId="Head2">
    <w:name w:val="Head 2"/>
    <w:basedOn w:val="Normal"/>
    <w:qFormat/>
    <w:rsid w:val="003B3087"/>
    <w:rPr>
      <w:rFonts w:ascii="Arial" w:hAnsi="Arial"/>
      <w:b/>
      <w:lang w:val="es-ES"/>
    </w:rPr>
  </w:style>
  <w:style w:type="paragraph" w:customStyle="1" w:styleId="Head1">
    <w:name w:val="Head 1"/>
    <w:basedOn w:val="Normal"/>
    <w:qFormat/>
    <w:rsid w:val="003B3087"/>
    <w:rPr>
      <w:rFonts w:ascii="Arial" w:hAnsi="Arial"/>
      <w:b/>
      <w:sz w:val="28"/>
      <w:szCs w:val="28"/>
      <w:lang w:val="es-ES"/>
    </w:rPr>
  </w:style>
  <w:style w:type="paragraph" w:customStyle="1" w:styleId="00ENUNCIADOS">
    <w:name w:val="00 ENUNCIADOS"/>
    <w:basedOn w:val="Normal"/>
    <w:link w:val="00ENUNCIADOSCar"/>
    <w:qFormat/>
    <w:rsid w:val="003B3087"/>
    <w:pPr>
      <w:widowControl/>
      <w:suppressAutoHyphens w:val="0"/>
      <w:spacing w:after="120" w:line="260" w:lineRule="exact"/>
      <w:jc w:val="both"/>
    </w:pPr>
    <w:rPr>
      <w:rFonts w:ascii="Arial" w:eastAsiaTheme="minorHAnsi" w:hAnsi="Arial" w:cs="Arial"/>
      <w:b/>
      <w:sz w:val="19"/>
      <w:szCs w:val="19"/>
      <w:lang w:val="es-ES" w:eastAsia="en-US"/>
    </w:rPr>
  </w:style>
  <w:style w:type="paragraph" w:customStyle="1" w:styleId="01SOLUCIONES">
    <w:name w:val="01 SOLUCIONES"/>
    <w:basedOn w:val="Normal"/>
    <w:link w:val="01SOLUCIONESCar"/>
    <w:qFormat/>
    <w:rsid w:val="003B3087"/>
    <w:pPr>
      <w:widowControl/>
      <w:suppressAutoHyphens w:val="0"/>
      <w:spacing w:after="120" w:line="260" w:lineRule="exact"/>
      <w:jc w:val="both"/>
    </w:pPr>
    <w:rPr>
      <w:rFonts w:ascii="Arial" w:eastAsiaTheme="minorHAnsi" w:hAnsi="Arial" w:cs="Arial"/>
      <w:color w:val="FF0000"/>
      <w:sz w:val="19"/>
      <w:szCs w:val="19"/>
      <w:lang w:val="es-ES" w:eastAsia="en-US"/>
    </w:rPr>
  </w:style>
  <w:style w:type="character" w:customStyle="1" w:styleId="00ENUNCIADOSCar">
    <w:name w:val="00 ENUNCIADOS Car"/>
    <w:basedOn w:val="Fuentedeprrafopredeter"/>
    <w:link w:val="00ENUNCIADOS"/>
    <w:rsid w:val="003B3087"/>
    <w:rPr>
      <w:rFonts w:ascii="Arial" w:hAnsi="Arial" w:cs="Arial"/>
      <w:b/>
      <w:sz w:val="19"/>
      <w:szCs w:val="19"/>
      <w:lang w:val="es-ES"/>
    </w:rPr>
  </w:style>
  <w:style w:type="character" w:customStyle="1" w:styleId="01SOLUCIONESCar">
    <w:name w:val="01 SOLUCIONES Car"/>
    <w:basedOn w:val="Fuentedeprrafopredeter"/>
    <w:link w:val="01SOLUCIONES"/>
    <w:rsid w:val="003B3087"/>
    <w:rPr>
      <w:rFonts w:ascii="Arial" w:hAnsi="Arial" w:cs="Arial"/>
      <w:color w:val="FF0000"/>
      <w:sz w:val="19"/>
      <w:szCs w:val="19"/>
      <w:lang w:val="es-ES"/>
    </w:rPr>
  </w:style>
  <w:style w:type="paragraph" w:customStyle="1" w:styleId="03Textonormal">
    <w:name w:val="03 Texto normal"/>
    <w:basedOn w:val="01SOLUCIONES"/>
    <w:qFormat/>
    <w:rsid w:val="003B3087"/>
    <w:rPr>
      <w:color w:val="auto"/>
    </w:rPr>
  </w:style>
  <w:style w:type="paragraph" w:customStyle="1" w:styleId="04TextoLectura">
    <w:name w:val="04 Texto Lectura"/>
    <w:basedOn w:val="03Textonormal"/>
    <w:qFormat/>
    <w:rsid w:val="003B3087"/>
    <w:rPr>
      <w:rFonts w:ascii="Times New Roman" w:hAnsi="Times New Roman" w:cs="Times New Roman"/>
      <w:sz w:val="20"/>
      <w:szCs w:val="20"/>
    </w:rPr>
  </w:style>
  <w:style w:type="paragraph" w:customStyle="1" w:styleId="05FOTO">
    <w:name w:val="05 FOTO"/>
    <w:basedOn w:val="03Textonormal"/>
    <w:qFormat/>
    <w:rsid w:val="003B3087"/>
    <w:rPr>
      <w:color w:val="0000FF"/>
    </w:rPr>
  </w:style>
  <w:style w:type="paragraph" w:customStyle="1" w:styleId="06Cabecera">
    <w:name w:val="06 Cabecera"/>
    <w:basedOn w:val="05FOTO"/>
    <w:qFormat/>
    <w:rsid w:val="003B3087"/>
    <w:rPr>
      <w:color w:val="auto"/>
      <w:sz w:val="24"/>
      <w:szCs w:val="24"/>
    </w:rPr>
  </w:style>
  <w:style w:type="paragraph" w:customStyle="1" w:styleId="07Gaps">
    <w:name w:val="07 Gaps"/>
    <w:basedOn w:val="06Cabecera"/>
    <w:qFormat/>
    <w:rsid w:val="003B3087"/>
    <w:pPr>
      <w:spacing w:before="200"/>
    </w:pPr>
    <w:rPr>
      <w:sz w:val="20"/>
      <w:szCs w:val="16"/>
    </w:rPr>
  </w:style>
  <w:style w:type="paragraph" w:styleId="NormalWeb">
    <w:name w:val="Normal (Web)"/>
    <w:basedOn w:val="Normal"/>
    <w:uiPriority w:val="99"/>
    <w:unhideWhenUsed/>
    <w:rsid w:val="00FD090B"/>
    <w:pPr>
      <w:spacing w:before="100" w:beforeAutospacing="1" w:after="100" w:afterAutospacing="1"/>
    </w:pPr>
    <w:rPr>
      <w:rFonts w:cs="Times New Roman"/>
      <w:lang w:eastAsia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ialegre\Desktop\FP\Basica\TRF\Plantilla%20TRF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433602-7110-416D-BB0C-D8A069D91C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TRF</Template>
  <TotalTime>19</TotalTime>
  <Pages>2</Pages>
  <Words>203</Words>
  <Characters>1120</Characters>
  <Application>Microsoft Office Word</Application>
  <DocSecurity>0</DocSecurity>
  <Lines>9</Lines>
  <Paragraphs>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Toshiba</Company>
  <LinksUpToDate>false</LinksUpToDate>
  <CharactersWithSpaces>1321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ialegre</cp:lastModifiedBy>
  <cp:revision>14</cp:revision>
  <cp:lastPrinted>2014-06-12T08:21:00Z</cp:lastPrinted>
  <dcterms:created xsi:type="dcterms:W3CDTF">2014-06-27T09:48:00Z</dcterms:created>
  <dcterms:modified xsi:type="dcterms:W3CDTF">2014-07-21T08:31:00Z</dcterms:modified>
</cp:coreProperties>
</file>